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2526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2526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2252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2252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2252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2252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2252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22526A">
        <w:rPr>
          <w:b w:val="0"/>
        </w:rPr>
        <w:t xml:space="preserve"> 26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22526A" w:rsidP="00232C8F">
            <w:r>
              <w:t>Учитель информатики (Учитель)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22526A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22526A" w:rsidRPr="0022526A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22526A" w:rsidRPr="0022526A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22526A" w:rsidRPr="0022526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22526A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22526A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22526A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22526A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22526A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22526A" w:rsidP="0098630F">
            <w:pPr>
              <w:jc w:val="center"/>
            </w:pPr>
            <w:r>
              <w:t>183-913-535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22526A" w:rsidRPr="0022526A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22526A" w:rsidRPr="0022526A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E7AA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E7AA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FE7AA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E7AA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FE7AA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FE7AA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D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FE7AA7" w:rsidRPr="00FE7AA7">
        <w:rPr>
          <w:i/>
          <w:u w:val="single"/>
        </w:rPr>
        <w:t>1. Рекомендации по улучшению условий труда: не требуются</w:t>
      </w:r>
      <w:r w:rsidR="00FE7AA7" w:rsidRPr="00FE7AA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DB55A2" w:rsidRPr="00DB55A2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2526A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2526A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22526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2252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2526A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2526A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2252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22526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(дата)</w:t>
            </w: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(дата)</w:t>
            </w: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526A" w:rsidRPr="0022526A" w:rsidRDefault="0022526A" w:rsidP="004E51DC">
            <w:pPr>
              <w:pStyle w:val="a8"/>
            </w:pPr>
          </w:p>
        </w:tc>
      </w:tr>
      <w:tr w:rsidR="0022526A" w:rsidRPr="0022526A" w:rsidTr="002252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526A" w:rsidRPr="0022526A" w:rsidRDefault="0022526A" w:rsidP="004E51DC">
            <w:pPr>
              <w:pStyle w:val="a8"/>
              <w:rPr>
                <w:vertAlign w:val="superscript"/>
              </w:rPr>
            </w:pPr>
            <w:r w:rsidRPr="0022526A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E7AA7" w:rsidTr="00FE7AA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AA7" w:rsidRDefault="00FE7AA7" w:rsidP="003C5C39">
            <w:pPr>
              <w:pStyle w:val="a8"/>
            </w:pPr>
            <w:r w:rsidRPr="00FE7AA7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A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A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A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AA7" w:rsidRDefault="00FE7AA7" w:rsidP="003C5C39">
            <w:pPr>
              <w:pStyle w:val="a8"/>
            </w:pPr>
            <w:r w:rsidRPr="00FE7AA7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E7A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E7AA7" w:rsidRDefault="00DB55A2" w:rsidP="003C5C39">
            <w:pPr>
              <w:pStyle w:val="a8"/>
            </w:pPr>
            <w:r>
              <w:t>26.11.2020</w:t>
            </w:r>
          </w:p>
        </w:tc>
      </w:tr>
      <w:tr w:rsidR="00EF07A3" w:rsidRPr="00FE7AA7" w:rsidTr="00FE7AA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FE7AA7" w:rsidRDefault="00FE7AA7" w:rsidP="003C5C39">
            <w:pPr>
              <w:pStyle w:val="a8"/>
              <w:rPr>
                <w:b/>
                <w:vertAlign w:val="superscript"/>
              </w:rPr>
            </w:pPr>
            <w:r w:rsidRPr="00FE7A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FE7A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FE7AA7" w:rsidRDefault="00FE7AA7" w:rsidP="00EF07A3">
            <w:pPr>
              <w:pStyle w:val="a8"/>
              <w:rPr>
                <w:b/>
                <w:vertAlign w:val="superscript"/>
              </w:rPr>
            </w:pPr>
            <w:r w:rsidRPr="00FE7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E7A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FE7AA7" w:rsidRDefault="00FE7AA7" w:rsidP="00EF07A3">
            <w:pPr>
              <w:pStyle w:val="a8"/>
              <w:rPr>
                <w:b/>
                <w:vertAlign w:val="superscript"/>
              </w:rPr>
            </w:pPr>
            <w:r w:rsidRPr="00FE7AA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FE7A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FE7AA7" w:rsidRDefault="00FE7AA7" w:rsidP="00EF07A3">
            <w:pPr>
              <w:pStyle w:val="a8"/>
              <w:rPr>
                <w:vertAlign w:val="superscript"/>
              </w:rPr>
            </w:pPr>
            <w:r w:rsidRPr="00FE7AA7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2252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2526A" w:rsidP="004E51DC">
            <w:pPr>
              <w:pStyle w:val="a8"/>
            </w:pPr>
            <w:r>
              <w:t>Рубцов Алексей Александрович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4C6D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22526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2252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26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B55A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B55A2" w:rsidRPr="00DB55A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26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6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585E8A5F90DA4E74884A97AEFF108710"/>
    <w:docVar w:name="rm_id" w:val="26"/>
    <w:docVar w:name="rm_name" w:val="                                          "/>
    <w:docVar w:name="rm_number" w:val=" 26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2526A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C6DE1"/>
    <w:rsid w:val="004E51DC"/>
    <w:rsid w:val="004E5FB2"/>
    <w:rsid w:val="00510595"/>
    <w:rsid w:val="00563E94"/>
    <w:rsid w:val="00576095"/>
    <w:rsid w:val="005A3A36"/>
    <w:rsid w:val="005B1F7E"/>
    <w:rsid w:val="005B466C"/>
    <w:rsid w:val="005B7FE8"/>
    <w:rsid w:val="005C0A9A"/>
    <w:rsid w:val="005C3FC0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B55A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2020-11-20T08:14:00Z</dcterms:created>
  <dcterms:modified xsi:type="dcterms:W3CDTF">2020-11-27T04:51:00Z</dcterms:modified>
</cp:coreProperties>
</file>